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9E2E7" w14:textId="296DB229" w:rsidR="00BA00AB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106073">
        <w:rPr>
          <w:rFonts w:ascii="Times New Roman" w:hAnsi="Times New Roman" w:cs="Times New Roman"/>
          <w:sz w:val="24"/>
          <w:szCs w:val="24"/>
          <w:u w:val="single"/>
        </w:rPr>
        <w:t>vice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SCOREBURGH</w:t>
      </w:r>
      <w:r>
        <w:rPr>
          <w:rFonts w:ascii="Times New Roman" w:hAnsi="Times New Roman" w:cs="Times New Roman"/>
          <w:sz w:val="24"/>
          <w:szCs w:val="24"/>
        </w:rPr>
        <w:t xml:space="preserve">      (d.1434-5)</w:t>
      </w:r>
    </w:p>
    <w:p w14:paraId="223956E0" w14:textId="589F29BA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Widow.</w:t>
      </w:r>
    </w:p>
    <w:p w14:paraId="6D10B051" w14:textId="3448F4E9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84E42" w14:textId="040F1BFD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15C80" w14:textId="6CDA28C5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William, merchant(q.v.).   (W.Y.R. p.146)</w:t>
      </w:r>
    </w:p>
    <w:p w14:paraId="085B0F1F" w14:textId="285FCDFD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6E1F73" w14:textId="61B975FD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04474" w14:textId="35144489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Jun.1434</w:t>
      </w:r>
      <w:r>
        <w:rPr>
          <w:rFonts w:ascii="Times New Roman" w:hAnsi="Times New Roman" w:cs="Times New Roman"/>
          <w:sz w:val="24"/>
          <w:szCs w:val="24"/>
        </w:rPr>
        <w:tab/>
        <w:t>She made her Will.    (ibid.)</w:t>
      </w:r>
    </w:p>
    <w:p w14:paraId="6596098B" w14:textId="1961B837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Sep.1435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4E4DB5D" w14:textId="6AC06044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39F69A" w14:textId="57B67358" w:rsid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73EB7C" w14:textId="107311E8" w:rsidR="00612290" w:rsidRPr="00612290" w:rsidRDefault="006122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sectPr w:rsidR="00612290" w:rsidRPr="006122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5FB41" w14:textId="77777777" w:rsidR="00612290" w:rsidRDefault="00612290" w:rsidP="009139A6">
      <w:r>
        <w:separator/>
      </w:r>
    </w:p>
  </w:endnote>
  <w:endnote w:type="continuationSeparator" w:id="0">
    <w:p w14:paraId="7DA3E280" w14:textId="77777777" w:rsidR="00612290" w:rsidRDefault="006122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286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591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AB9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2A52C" w14:textId="77777777" w:rsidR="00612290" w:rsidRDefault="00612290" w:rsidP="009139A6">
      <w:r>
        <w:separator/>
      </w:r>
    </w:p>
  </w:footnote>
  <w:footnote w:type="continuationSeparator" w:id="0">
    <w:p w14:paraId="1CF5B20C" w14:textId="77777777" w:rsidR="00612290" w:rsidRDefault="006122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FC7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17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CF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290"/>
    <w:rsid w:val="000666E0"/>
    <w:rsid w:val="00106073"/>
    <w:rsid w:val="002510B7"/>
    <w:rsid w:val="005C130B"/>
    <w:rsid w:val="0061229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8BC52"/>
  <w15:chartTrackingRefBased/>
  <w15:docId w15:val="{34AB4A5D-4B39-45BD-B059-281EA48C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2022-03-06T19:38:00Z</dcterms:created>
  <dcterms:modified xsi:type="dcterms:W3CDTF">2022-03-06T19:48:00Z</dcterms:modified>
</cp:coreProperties>
</file>